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8E2" w:rsidRPr="000E460F" w:rsidRDefault="002568E2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2568E2" w:rsidRPr="00060290" w:rsidRDefault="002568E2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2568E2" w:rsidRPr="00060290" w:rsidRDefault="002568E2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2568E2" w:rsidRPr="000E460F" w:rsidRDefault="002568E2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2568E2" w:rsidRDefault="002568E2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2568E2" w:rsidRPr="00060290" w:rsidRDefault="002568E2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2568E2" w:rsidRPr="000E460F" w:rsidRDefault="002568E2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2568E2" w:rsidRPr="008A4E2E" w:rsidRDefault="002568E2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8A4E2E">
        <w:rPr>
          <w:rFonts w:ascii="Sylfaen" w:hAnsi="Sylfaen" w:cs="Sylfaen"/>
          <w:lang w:val="hy-AM"/>
        </w:rPr>
        <w:t>1.</w:t>
      </w:r>
      <w:r w:rsidRPr="008A4E2E">
        <w:rPr>
          <w:rFonts w:ascii="Sylfaen" w:hAnsi="Sylfaen" w:cs="Sylfaen"/>
          <w:lang w:val="hy-AM"/>
        </w:rPr>
        <w:tab/>
        <w:t xml:space="preserve">Գնման առարկայի համառոտ նկարագրությունը՝ «Գազպրոմ Արմենիա» ՓԲԸ «Հրազդան-5» էներգաբլոկի </w:t>
      </w:r>
      <w:r w:rsidRPr="008C07C8">
        <w:rPr>
          <w:rFonts w:ascii="Sylfaen" w:hAnsi="Sylfaen" w:cs="Sylfaen"/>
          <w:lang w:val="hy-AM"/>
        </w:rPr>
        <w:t xml:space="preserve">2014թ. </w:t>
      </w:r>
      <w:r w:rsidRPr="00D42C58">
        <w:rPr>
          <w:rFonts w:ascii="Sylfaen" w:hAnsi="Sylfaen" w:cs="Sylfaen"/>
          <w:lang w:val="hy-AM"/>
        </w:rPr>
        <w:t xml:space="preserve">շահագործման ապահովման համար </w:t>
      </w:r>
      <w:r w:rsidRPr="00994F30">
        <w:rPr>
          <w:rFonts w:ascii="Sylfaen" w:hAnsi="Sylfaen" w:cs="Sylfaen"/>
          <w:lang w:val="hy-AM"/>
        </w:rPr>
        <w:t xml:space="preserve">գազի մանր մաքրման ֆիլտրերի բնօրինակ մաքրող կարթրիջների </w:t>
      </w:r>
      <w:r w:rsidRPr="00D42C58">
        <w:rPr>
          <w:rFonts w:ascii="Sylfaen" w:hAnsi="Sylfaen" w:cs="Sylfaen"/>
          <w:lang w:val="hy-AM"/>
        </w:rPr>
        <w:t>ձեռք բերում</w:t>
      </w:r>
      <w:r w:rsidRPr="008A4E2E">
        <w:rPr>
          <w:rFonts w:ascii="Sylfaen" w:hAnsi="Sylfaen" w:cs="Sylfaen"/>
          <w:lang w:val="hy-AM"/>
        </w:rPr>
        <w:t>:</w:t>
      </w:r>
    </w:p>
    <w:p w:rsidR="002568E2" w:rsidRPr="000E460F" w:rsidRDefault="002568E2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2568E2" w:rsidRPr="000E460F" w:rsidRDefault="002568E2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2568E2" w:rsidRPr="000E460F" w:rsidRDefault="002568E2" w:rsidP="00BD71E5">
      <w:pPr>
        <w:ind w:left="360" w:hanging="360"/>
        <w:rPr>
          <w:rFonts w:ascii="Sylfaen" w:hAnsi="Sylfaen" w:cs="Sylfaen"/>
          <w:lang w:val="hy-AM"/>
        </w:rPr>
      </w:pPr>
    </w:p>
    <w:p w:rsidR="002568E2" w:rsidRPr="000E460F" w:rsidRDefault="002568E2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D07348">
        <w:rPr>
          <w:rFonts w:ascii="Sylfaen" w:hAnsi="Sylfaen" w:cs="Sylfaen"/>
          <w:lang w:val="hy-AM"/>
        </w:rPr>
        <w:t>No</w:t>
      </w:r>
      <w:r w:rsidRPr="00A16BE5">
        <w:rPr>
          <w:rFonts w:ascii="Sylfaen" w:hAnsi="Sylfaen" w:cs="Sylfaen"/>
          <w:lang w:val="hy-AM"/>
        </w:rPr>
        <w:t xml:space="preserve"> </w:t>
      </w:r>
      <w:r w:rsidRPr="009C70DC">
        <w:rPr>
          <w:rFonts w:ascii="Sylfaen" w:hAnsi="Sylfaen" w:cs="Sylfaen"/>
          <w:lang w:val="hy-AM"/>
        </w:rPr>
        <w:t>H5/OE201</w:t>
      </w:r>
      <w:r w:rsidRPr="00D07348">
        <w:rPr>
          <w:rFonts w:ascii="Sylfaen" w:hAnsi="Sylfaen" w:cs="Sylfaen"/>
          <w:lang w:val="hy-AM"/>
        </w:rPr>
        <w:t>4</w:t>
      </w:r>
      <w:r w:rsidRPr="009C70DC">
        <w:rPr>
          <w:rFonts w:ascii="Sylfaen" w:hAnsi="Sylfaen" w:cs="Sylfaen"/>
          <w:lang w:val="hy-AM"/>
        </w:rPr>
        <w:t>-</w:t>
      </w:r>
      <w:r w:rsidRPr="00D42C58">
        <w:rPr>
          <w:rFonts w:ascii="Sylfaen" w:hAnsi="Sylfaen" w:cs="Sylfaen"/>
          <w:lang w:val="hy-AM"/>
        </w:rPr>
        <w:t>S</w:t>
      </w:r>
      <w:r w:rsidRPr="009C70DC">
        <w:rPr>
          <w:rFonts w:ascii="Sylfaen" w:hAnsi="Sylfaen" w:cs="Sylfaen"/>
          <w:lang w:val="hy-AM"/>
        </w:rPr>
        <w:t>-0</w:t>
      </w:r>
      <w:r w:rsidRPr="00994F30">
        <w:rPr>
          <w:rFonts w:ascii="Sylfaen" w:hAnsi="Sylfaen" w:cs="Sylfaen"/>
          <w:lang w:val="hy-AM"/>
        </w:rPr>
        <w:t>34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Pr="00F90563">
        <w:rPr>
          <w:rFonts w:ascii="Sylfaen" w:hAnsi="Sylfaen" w:cs="Sylfaen"/>
          <w:lang w:val="hy-AM"/>
        </w:rPr>
        <w:t>0</w:t>
      </w:r>
      <w:r w:rsidRPr="00920E53">
        <w:rPr>
          <w:rFonts w:ascii="Sylfaen" w:hAnsi="Sylfaen" w:cs="Sylfaen"/>
          <w:lang w:val="hy-AM"/>
        </w:rPr>
        <w:t>2</w:t>
      </w:r>
      <w:r w:rsidRPr="00A16BE5">
        <w:rPr>
          <w:rFonts w:ascii="Sylfaen" w:hAnsi="Sylfaen" w:cs="Sylfaen"/>
          <w:lang w:val="hy-AM"/>
        </w:rPr>
        <w:t>.</w:t>
      </w:r>
      <w:r w:rsidRPr="00994F30">
        <w:rPr>
          <w:rFonts w:ascii="Sylfaen" w:hAnsi="Sylfaen" w:cs="Sylfaen"/>
          <w:lang w:val="hy-AM"/>
        </w:rPr>
        <w:t>10</w:t>
      </w:r>
      <w:r>
        <w:rPr>
          <w:rFonts w:ascii="Sylfaen" w:hAnsi="Sylfaen" w:cs="Sylfaen"/>
          <w:lang w:val="hy-AM"/>
        </w:rPr>
        <w:t>.201</w:t>
      </w:r>
      <w:r w:rsidRPr="00817B70">
        <w:rPr>
          <w:rFonts w:ascii="Sylfaen" w:hAnsi="Sylfaen" w:cs="Sylfaen"/>
          <w:lang w:val="hy-AM"/>
        </w:rPr>
        <w:t>4</w:t>
      </w:r>
      <w:r>
        <w:rPr>
          <w:rFonts w:ascii="Sylfaen" w:hAnsi="Sylfaen" w:cs="Sylfaen"/>
          <w:lang w:val="hy-AM"/>
        </w:rPr>
        <w:t>թ.</w:t>
      </w:r>
    </w:p>
    <w:p w:rsidR="002568E2" w:rsidRPr="000E460F" w:rsidRDefault="002568E2" w:rsidP="00BD71E5">
      <w:pPr>
        <w:ind w:left="360" w:hanging="360"/>
        <w:rPr>
          <w:rFonts w:ascii="Sylfaen" w:hAnsi="Sylfaen" w:cs="Sylfaen"/>
          <w:lang w:val="hy-AM"/>
        </w:rPr>
      </w:pPr>
    </w:p>
    <w:p w:rsidR="002568E2" w:rsidRPr="000E460F" w:rsidRDefault="002568E2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2568E2" w:rsidRPr="008A4E2E" w:rsidRDefault="002568E2" w:rsidP="00994F30">
      <w:pPr>
        <w:ind w:left="360"/>
        <w:jc w:val="both"/>
        <w:rPr>
          <w:rFonts w:ascii="Sylfaen" w:hAnsi="Sylfaen" w:cs="Sylfaen"/>
          <w:lang w:val="hy-AM"/>
        </w:rPr>
      </w:pPr>
      <w:r w:rsidRPr="008A4E2E">
        <w:rPr>
          <w:rFonts w:ascii="Sylfaen" w:hAnsi="Sylfaen" w:cs="Sylfaen"/>
          <w:lang w:val="hy-AM"/>
        </w:rPr>
        <w:t>«</w:t>
      </w:r>
      <w:r w:rsidRPr="00994F30">
        <w:rPr>
          <w:rFonts w:ascii="Sylfaen" w:hAnsi="Sylfaen" w:cs="Sylfaen"/>
          <w:lang w:val="hy-AM"/>
        </w:rPr>
        <w:t>Գազ Սուզան Արմենիա</w:t>
      </w:r>
      <w:r w:rsidRPr="008A4E2E">
        <w:rPr>
          <w:rFonts w:ascii="Sylfaen" w:hAnsi="Sylfaen" w:cs="Sylfaen"/>
          <w:lang w:val="hy-AM"/>
        </w:rPr>
        <w:t xml:space="preserve">» </w:t>
      </w:r>
      <w:r w:rsidRPr="00994F30">
        <w:rPr>
          <w:rFonts w:ascii="Sylfaen" w:hAnsi="Sylfaen" w:cs="Sylfaen"/>
          <w:lang w:val="hy-AM"/>
        </w:rPr>
        <w:t>ՀՁ ՍՊԸ</w:t>
      </w:r>
      <w:r w:rsidRPr="008A4E2E">
        <w:rPr>
          <w:rFonts w:ascii="Sylfaen" w:hAnsi="Sylfaen" w:cs="Sylfaen"/>
          <w:lang w:val="hy-AM"/>
        </w:rPr>
        <w:t xml:space="preserve">, ՀՀ, </w:t>
      </w:r>
      <w:r w:rsidRPr="00994F30">
        <w:rPr>
          <w:rFonts w:ascii="Sylfaen" w:hAnsi="Sylfaen" w:cs="Sylfaen"/>
          <w:lang w:val="hy-AM"/>
        </w:rPr>
        <w:t>0033</w:t>
      </w:r>
      <w:r w:rsidRPr="00D42A6A">
        <w:rPr>
          <w:rFonts w:ascii="Sylfaen" w:hAnsi="Sylfaen" w:cs="Sylfaen"/>
          <w:lang w:val="hy-AM"/>
        </w:rPr>
        <w:t xml:space="preserve">, </w:t>
      </w:r>
      <w:r w:rsidRPr="008A4E2E">
        <w:rPr>
          <w:rFonts w:ascii="Sylfaen" w:hAnsi="Sylfaen" w:cs="Sylfaen"/>
          <w:lang w:val="hy-AM"/>
        </w:rPr>
        <w:t xml:space="preserve">ք.Երեւան, </w:t>
      </w:r>
      <w:r w:rsidRPr="00994F30">
        <w:rPr>
          <w:rFonts w:ascii="Sylfaen" w:hAnsi="Sylfaen" w:cs="Sylfaen"/>
          <w:lang w:val="hy-AM"/>
        </w:rPr>
        <w:t xml:space="preserve">Վրացական փ., 5-րդ նրբ. </w:t>
      </w:r>
      <w:r w:rsidRPr="00B4765E">
        <w:rPr>
          <w:rFonts w:ascii="Sylfaen" w:hAnsi="Sylfaen" w:cs="Sylfaen"/>
          <w:lang w:val="hy-AM"/>
        </w:rPr>
        <w:t xml:space="preserve"> </w:t>
      </w:r>
    </w:p>
    <w:p w:rsidR="002568E2" w:rsidRPr="00AA5F19" w:rsidRDefault="002568E2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2568E2" w:rsidRPr="00915EDD" w:rsidRDefault="002568E2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Pr="00F90563">
        <w:rPr>
          <w:rFonts w:ascii="Arial" w:hAnsi="Arial" w:cs="Arial"/>
          <w:sz w:val="20"/>
          <w:szCs w:val="20"/>
          <w:lang w:val="hy-AM"/>
        </w:rPr>
        <w:t xml:space="preserve"> </w:t>
      </w:r>
      <w:r w:rsidRPr="00F90563">
        <w:rPr>
          <w:rFonts w:ascii="Sylfaen" w:hAnsi="Sylfaen" w:cs="Sylfaen"/>
          <w:lang w:val="hy-AM"/>
        </w:rPr>
        <w:t xml:space="preserve">2,318,400.00 </w:t>
      </w:r>
      <w:r w:rsidRPr="008A4E2E">
        <w:rPr>
          <w:rFonts w:ascii="Sylfaen" w:hAnsi="Sylfaen" w:cs="Sylfaen"/>
          <w:lang w:val="hy-AM"/>
        </w:rPr>
        <w:t xml:space="preserve">ՀՀ դրամ, </w:t>
      </w:r>
      <w:r w:rsidRPr="00DA70D3">
        <w:rPr>
          <w:rFonts w:ascii="Sylfaen" w:hAnsi="Sylfaen" w:cs="Sylfaen"/>
          <w:lang w:val="hy-AM"/>
        </w:rPr>
        <w:t>այդ թվում ԱԱՀ 20%</w:t>
      </w:r>
      <w:r w:rsidRPr="00915EDD">
        <w:rPr>
          <w:rFonts w:ascii="Sylfaen" w:hAnsi="Sylfaen" w:cs="Sylfaen"/>
          <w:lang w:val="hy-AM"/>
        </w:rPr>
        <w:t>:</w:t>
      </w:r>
    </w:p>
    <w:p w:rsidR="002568E2" w:rsidRPr="000E460F" w:rsidRDefault="002568E2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2568E2" w:rsidRPr="000E460F" w:rsidRDefault="002568E2" w:rsidP="00EA3057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F90563">
        <w:rPr>
          <w:rFonts w:ascii="Sylfaen" w:hAnsi="Sylfaen" w:cs="Sylfaen"/>
          <w:lang w:val="hy-AM"/>
        </w:rPr>
        <w:tab/>
      </w:r>
      <w:r w:rsidRPr="000E460F">
        <w:rPr>
          <w:rFonts w:ascii="Sylfaen" w:hAnsi="Sylfaen" w:cs="Sylfaen"/>
          <w:lang w:val="hy-AM"/>
        </w:rPr>
        <w:t>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2568E2" w:rsidRPr="000E460F" w:rsidRDefault="002568E2" w:rsidP="00BD71E5">
      <w:pPr>
        <w:ind w:left="360" w:hanging="360"/>
        <w:rPr>
          <w:rFonts w:ascii="Sylfaen" w:hAnsi="Sylfaen" w:cs="Sylfaen"/>
          <w:lang w:val="hy-AM"/>
        </w:rPr>
      </w:pPr>
    </w:p>
    <w:p w:rsidR="002568E2" w:rsidRPr="00060290" w:rsidRDefault="002568E2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2568E2" w:rsidRPr="000E460F" w:rsidRDefault="002568E2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2568E2" w:rsidRPr="000E460F" w:rsidRDefault="002568E2" w:rsidP="00BD71E5">
      <w:pPr>
        <w:rPr>
          <w:rFonts w:ascii="Sylfaen" w:hAnsi="Sylfaen" w:cs="Sylfaen"/>
          <w:lang w:val="hy-AM"/>
        </w:rPr>
      </w:pPr>
    </w:p>
    <w:p w:rsidR="002568E2" w:rsidRPr="000E460F" w:rsidRDefault="002568E2" w:rsidP="00BD71E5">
      <w:pPr>
        <w:rPr>
          <w:rFonts w:ascii="Sylfaen" w:hAnsi="Sylfaen" w:cs="Sylfaen"/>
          <w:lang w:val="hy-AM"/>
        </w:rPr>
      </w:pPr>
    </w:p>
    <w:p w:rsidR="002568E2" w:rsidRPr="000E460F" w:rsidRDefault="002568E2" w:rsidP="00BD71E5">
      <w:pPr>
        <w:rPr>
          <w:rFonts w:ascii="Sylfaen" w:hAnsi="Sylfaen" w:cs="Sylfaen"/>
          <w:lang w:val="hy-AM"/>
        </w:rPr>
      </w:pPr>
    </w:p>
    <w:p w:rsidR="002568E2" w:rsidRPr="00735029" w:rsidRDefault="002568E2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2568E2" w:rsidRPr="000E460F" w:rsidRDefault="002568E2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2568E2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734"/>
    <w:rsid w:val="000065DA"/>
    <w:rsid w:val="000307B2"/>
    <w:rsid w:val="000373A4"/>
    <w:rsid w:val="00056918"/>
    <w:rsid w:val="00060290"/>
    <w:rsid w:val="000919DE"/>
    <w:rsid w:val="00097BBA"/>
    <w:rsid w:val="000A1A6E"/>
    <w:rsid w:val="000B3FAB"/>
    <w:rsid w:val="000E460F"/>
    <w:rsid w:val="000E49FF"/>
    <w:rsid w:val="000E5BCB"/>
    <w:rsid w:val="000E6BAD"/>
    <w:rsid w:val="00111E27"/>
    <w:rsid w:val="00115F36"/>
    <w:rsid w:val="0011726C"/>
    <w:rsid w:val="001367B3"/>
    <w:rsid w:val="00155CE1"/>
    <w:rsid w:val="00164349"/>
    <w:rsid w:val="00165A21"/>
    <w:rsid w:val="00176AB6"/>
    <w:rsid w:val="00185785"/>
    <w:rsid w:val="00185EF9"/>
    <w:rsid w:val="00190D24"/>
    <w:rsid w:val="001A574F"/>
    <w:rsid w:val="001A61BA"/>
    <w:rsid w:val="001B1E39"/>
    <w:rsid w:val="001D25B6"/>
    <w:rsid w:val="001E27E6"/>
    <w:rsid w:val="001E35A4"/>
    <w:rsid w:val="002072B3"/>
    <w:rsid w:val="00231CF9"/>
    <w:rsid w:val="002436F0"/>
    <w:rsid w:val="00252F42"/>
    <w:rsid w:val="002568E2"/>
    <w:rsid w:val="00274EC8"/>
    <w:rsid w:val="00281DA8"/>
    <w:rsid w:val="0028236E"/>
    <w:rsid w:val="002E1A30"/>
    <w:rsid w:val="002E50E6"/>
    <w:rsid w:val="002E5FFD"/>
    <w:rsid w:val="002F031F"/>
    <w:rsid w:val="00302452"/>
    <w:rsid w:val="00305461"/>
    <w:rsid w:val="00310C33"/>
    <w:rsid w:val="00314A9B"/>
    <w:rsid w:val="00316971"/>
    <w:rsid w:val="00327FC0"/>
    <w:rsid w:val="0033255C"/>
    <w:rsid w:val="00361BAD"/>
    <w:rsid w:val="00386078"/>
    <w:rsid w:val="00387F74"/>
    <w:rsid w:val="003B2458"/>
    <w:rsid w:val="003B736E"/>
    <w:rsid w:val="003C1215"/>
    <w:rsid w:val="003C74DB"/>
    <w:rsid w:val="003D3A4F"/>
    <w:rsid w:val="003E5630"/>
    <w:rsid w:val="00415AFA"/>
    <w:rsid w:val="00465622"/>
    <w:rsid w:val="004741B2"/>
    <w:rsid w:val="004B7779"/>
    <w:rsid w:val="004C0700"/>
    <w:rsid w:val="004C1C65"/>
    <w:rsid w:val="0050790B"/>
    <w:rsid w:val="00511CAC"/>
    <w:rsid w:val="00523FEC"/>
    <w:rsid w:val="0052759A"/>
    <w:rsid w:val="0053549C"/>
    <w:rsid w:val="0055769A"/>
    <w:rsid w:val="00560AC6"/>
    <w:rsid w:val="005703DC"/>
    <w:rsid w:val="00586791"/>
    <w:rsid w:val="005909DB"/>
    <w:rsid w:val="005A0784"/>
    <w:rsid w:val="005B5017"/>
    <w:rsid w:val="005B5D95"/>
    <w:rsid w:val="005E3DC4"/>
    <w:rsid w:val="005F796D"/>
    <w:rsid w:val="0060549F"/>
    <w:rsid w:val="006112DD"/>
    <w:rsid w:val="00617C9F"/>
    <w:rsid w:val="00632C76"/>
    <w:rsid w:val="00661F8A"/>
    <w:rsid w:val="006708ED"/>
    <w:rsid w:val="006A44B2"/>
    <w:rsid w:val="006C1A42"/>
    <w:rsid w:val="006D1FD8"/>
    <w:rsid w:val="006D20AE"/>
    <w:rsid w:val="006D37E0"/>
    <w:rsid w:val="006D5AD1"/>
    <w:rsid w:val="006E6604"/>
    <w:rsid w:val="00707E12"/>
    <w:rsid w:val="00735029"/>
    <w:rsid w:val="007359AB"/>
    <w:rsid w:val="007366E8"/>
    <w:rsid w:val="007431C8"/>
    <w:rsid w:val="007760A8"/>
    <w:rsid w:val="0078350C"/>
    <w:rsid w:val="007B5E00"/>
    <w:rsid w:val="007E56BF"/>
    <w:rsid w:val="00802E24"/>
    <w:rsid w:val="00806C1E"/>
    <w:rsid w:val="00817B70"/>
    <w:rsid w:val="00827B7C"/>
    <w:rsid w:val="00861164"/>
    <w:rsid w:val="008674BE"/>
    <w:rsid w:val="008A04D0"/>
    <w:rsid w:val="008A1779"/>
    <w:rsid w:val="008A4E2E"/>
    <w:rsid w:val="008C07C8"/>
    <w:rsid w:val="008E7412"/>
    <w:rsid w:val="008F7C62"/>
    <w:rsid w:val="009126AE"/>
    <w:rsid w:val="00915EDD"/>
    <w:rsid w:val="00920E53"/>
    <w:rsid w:val="0093703A"/>
    <w:rsid w:val="00957B59"/>
    <w:rsid w:val="009610BA"/>
    <w:rsid w:val="009646D6"/>
    <w:rsid w:val="009823FA"/>
    <w:rsid w:val="00994F30"/>
    <w:rsid w:val="009C70DC"/>
    <w:rsid w:val="009D5E61"/>
    <w:rsid w:val="009D69A3"/>
    <w:rsid w:val="009E1A74"/>
    <w:rsid w:val="009E3E55"/>
    <w:rsid w:val="009F479F"/>
    <w:rsid w:val="009F575B"/>
    <w:rsid w:val="00A16BE5"/>
    <w:rsid w:val="00A3189F"/>
    <w:rsid w:val="00A50953"/>
    <w:rsid w:val="00A73A81"/>
    <w:rsid w:val="00A75A64"/>
    <w:rsid w:val="00A76D68"/>
    <w:rsid w:val="00A8291F"/>
    <w:rsid w:val="00AA5F19"/>
    <w:rsid w:val="00AB3A33"/>
    <w:rsid w:val="00AE2094"/>
    <w:rsid w:val="00AE70F3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64CC"/>
    <w:rsid w:val="00BA0082"/>
    <w:rsid w:val="00BB2EBC"/>
    <w:rsid w:val="00BB7055"/>
    <w:rsid w:val="00BC2312"/>
    <w:rsid w:val="00BD71E5"/>
    <w:rsid w:val="00BE390A"/>
    <w:rsid w:val="00BE5848"/>
    <w:rsid w:val="00C16125"/>
    <w:rsid w:val="00C27690"/>
    <w:rsid w:val="00C51704"/>
    <w:rsid w:val="00C56D86"/>
    <w:rsid w:val="00C578D4"/>
    <w:rsid w:val="00C71ECD"/>
    <w:rsid w:val="00CA0CB9"/>
    <w:rsid w:val="00CA3D10"/>
    <w:rsid w:val="00CB487E"/>
    <w:rsid w:val="00CF3B95"/>
    <w:rsid w:val="00D01928"/>
    <w:rsid w:val="00D01E8E"/>
    <w:rsid w:val="00D07348"/>
    <w:rsid w:val="00D14E50"/>
    <w:rsid w:val="00D35E06"/>
    <w:rsid w:val="00D42A6A"/>
    <w:rsid w:val="00D42C58"/>
    <w:rsid w:val="00D657B7"/>
    <w:rsid w:val="00D662C6"/>
    <w:rsid w:val="00D76429"/>
    <w:rsid w:val="00D81DDD"/>
    <w:rsid w:val="00D908A4"/>
    <w:rsid w:val="00DA0C43"/>
    <w:rsid w:val="00DA4C4B"/>
    <w:rsid w:val="00DA70D3"/>
    <w:rsid w:val="00DB7C42"/>
    <w:rsid w:val="00DF1DD7"/>
    <w:rsid w:val="00E2547B"/>
    <w:rsid w:val="00E335C0"/>
    <w:rsid w:val="00E34057"/>
    <w:rsid w:val="00E35726"/>
    <w:rsid w:val="00E4224C"/>
    <w:rsid w:val="00E60A45"/>
    <w:rsid w:val="00E94713"/>
    <w:rsid w:val="00E9728E"/>
    <w:rsid w:val="00EA3057"/>
    <w:rsid w:val="00EA3E4E"/>
    <w:rsid w:val="00EC1FBC"/>
    <w:rsid w:val="00F02D37"/>
    <w:rsid w:val="00F35A21"/>
    <w:rsid w:val="00F45DEB"/>
    <w:rsid w:val="00F660DC"/>
    <w:rsid w:val="00F7342B"/>
    <w:rsid w:val="00F90563"/>
    <w:rsid w:val="00FB0E0B"/>
    <w:rsid w:val="00FB180B"/>
    <w:rsid w:val="00FB633D"/>
    <w:rsid w:val="00FC693B"/>
    <w:rsid w:val="00FE1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732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186</Words>
  <Characters>1062</Characters>
  <Application>Microsoft Office Outlook</Application>
  <DocSecurity>0</DocSecurity>
  <Lines>0</Lines>
  <Paragraphs>0</Paragraphs>
  <ScaleCrop>false</ScaleCrop>
  <Company>ARG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subject/>
  <dc:creator>Artash</dc:creator>
  <cp:keywords/>
  <dc:description/>
  <cp:lastModifiedBy>user</cp:lastModifiedBy>
  <cp:revision>4</cp:revision>
  <cp:lastPrinted>2014-02-18T10:12:00Z</cp:lastPrinted>
  <dcterms:created xsi:type="dcterms:W3CDTF">2014-09-30T08:37:00Z</dcterms:created>
  <dcterms:modified xsi:type="dcterms:W3CDTF">2014-10-03T07:57:00Z</dcterms:modified>
</cp:coreProperties>
</file>